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3222B" w14:textId="77777777" w:rsidR="0022093C" w:rsidRDefault="0022093C" w:rsidP="002209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STONORE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39C2A9BB" w14:textId="77777777" w:rsidR="0022093C" w:rsidRDefault="0022093C" w:rsidP="0022093C">
      <w:pPr>
        <w:rPr>
          <w:rFonts w:ascii="Times New Roman" w:hAnsi="Times New Roman" w:cs="Times New Roman"/>
          <w:sz w:val="24"/>
          <w:szCs w:val="24"/>
        </w:rPr>
      </w:pPr>
    </w:p>
    <w:p w14:paraId="7BF64A2A" w14:textId="77777777" w:rsidR="0022093C" w:rsidRDefault="0022093C" w:rsidP="0022093C">
      <w:pPr>
        <w:rPr>
          <w:rFonts w:ascii="Times New Roman" w:hAnsi="Times New Roman" w:cs="Times New Roman"/>
          <w:sz w:val="24"/>
          <w:szCs w:val="24"/>
        </w:rPr>
      </w:pPr>
    </w:p>
    <w:p w14:paraId="3288284B" w14:textId="77777777" w:rsidR="0022093C" w:rsidRDefault="0022093C" w:rsidP="002209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Nov.1427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Northamptonshire and Rutland.</w:t>
      </w:r>
    </w:p>
    <w:p w14:paraId="2C7E829D" w14:textId="77777777" w:rsidR="0022093C" w:rsidRDefault="0022093C" w:rsidP="002209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1422-30 p.207)</w:t>
      </w:r>
    </w:p>
    <w:p w14:paraId="0C6591D0" w14:textId="77777777" w:rsidR="0022093C" w:rsidRDefault="0022093C" w:rsidP="0022093C">
      <w:pPr>
        <w:rPr>
          <w:rFonts w:ascii="Times New Roman" w:hAnsi="Times New Roman" w:cs="Times New Roman"/>
          <w:sz w:val="24"/>
          <w:szCs w:val="24"/>
        </w:rPr>
      </w:pPr>
    </w:p>
    <w:p w14:paraId="2F9784B2" w14:textId="77777777" w:rsidR="0022093C" w:rsidRDefault="0022093C" w:rsidP="0022093C">
      <w:pPr>
        <w:rPr>
          <w:rFonts w:ascii="Times New Roman" w:hAnsi="Times New Roman" w:cs="Times New Roman"/>
          <w:sz w:val="24"/>
          <w:szCs w:val="24"/>
        </w:rPr>
      </w:pPr>
    </w:p>
    <w:p w14:paraId="62CA79FA" w14:textId="77777777" w:rsidR="0022093C" w:rsidRDefault="0022093C" w:rsidP="002209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2021</w:t>
      </w:r>
    </w:p>
    <w:p w14:paraId="4A2011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94FC3" w14:textId="77777777" w:rsidR="0022093C" w:rsidRDefault="0022093C" w:rsidP="009139A6">
      <w:r>
        <w:separator/>
      </w:r>
    </w:p>
  </w:endnote>
  <w:endnote w:type="continuationSeparator" w:id="0">
    <w:p w14:paraId="7350156F" w14:textId="77777777" w:rsidR="0022093C" w:rsidRDefault="002209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6A2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40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219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D6235" w14:textId="77777777" w:rsidR="0022093C" w:rsidRDefault="0022093C" w:rsidP="009139A6">
      <w:r>
        <w:separator/>
      </w:r>
    </w:p>
  </w:footnote>
  <w:footnote w:type="continuationSeparator" w:id="0">
    <w:p w14:paraId="415B3330" w14:textId="77777777" w:rsidR="0022093C" w:rsidRDefault="002209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D56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B04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FBD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93C"/>
    <w:rsid w:val="000666E0"/>
    <w:rsid w:val="0022093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71EC9"/>
  <w15:chartTrackingRefBased/>
  <w15:docId w15:val="{DAD7AAA3-C121-413F-93AA-9D68F33E6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93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2021-12-31T08:13:00Z</dcterms:created>
  <dcterms:modified xsi:type="dcterms:W3CDTF">2021-12-31T08:13:00Z</dcterms:modified>
</cp:coreProperties>
</file>